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73ACEEAE"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7A0B1A45" w:rsidR="00193115" w:rsidRPr="00973740" w:rsidRDefault="001A242F" w:rsidP="00DA5999">
            <w:r>
              <w:t>4</w:t>
            </w:r>
            <w:r w:rsidR="006255AC">
              <w:t>2</w:t>
            </w:r>
            <w:r w:rsidR="00DB3F55">
              <w:t>6</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CB832B7" w:rsidR="00193115" w:rsidRPr="00A71D3F" w:rsidRDefault="00DB3F55" w:rsidP="00DA5999">
            <w:r w:rsidRPr="00DB3F55">
              <w:t>Multiple Party Categories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42CD3B19" w:rsidR="00916C37" w:rsidRPr="00973740" w:rsidRDefault="006255AC" w:rsidP="00DA5999">
            <w:r>
              <w:t xml:space="preserve">All </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4669B0B" w:rsidR="00916C37" w:rsidRPr="00973740" w:rsidRDefault="003B2AE7" w:rsidP="00DA5999">
            <w:r>
              <w:t xml:space="preserve">Part </w:t>
            </w:r>
            <w:r w:rsidR="00A71D3F">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06DEB6A" w:rsidR="00916C37" w:rsidRPr="00973740" w:rsidRDefault="006255AC" w:rsidP="00DA5999">
            <w:r>
              <w:t>02 November 2023</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C0E1860" w:rsidR="00916C37" w:rsidRPr="00973740" w:rsidRDefault="006255AC" w:rsidP="00DA5999">
            <w:r>
              <w:t>12 October 2023</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w:t>
            </w:r>
            <w:proofErr w:type="gramStart"/>
            <w:r w:rsidRPr="00973740">
              <w:rPr>
                <w:i/>
              </w:rPr>
              <w:t>see</w:t>
            </w:r>
            <w:proofErr w:type="gramEnd"/>
            <w:r w:rsidRPr="00973740">
              <w:rPr>
                <w:i/>
              </w:rPr>
              <w:t xml:space="preserv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1DBBFAE4"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340116">
      <w:t>397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71D3F"/>
    <w:rsid w:val="00A817E9"/>
    <w:rsid w:val="00A828F0"/>
    <w:rsid w:val="00A94393"/>
    <w:rsid w:val="00AB28A4"/>
    <w:rsid w:val="00AC6DB4"/>
    <w:rsid w:val="00B23399"/>
    <w:rsid w:val="00B65B0F"/>
    <w:rsid w:val="00C01797"/>
    <w:rsid w:val="00C14337"/>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9</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6</cp:revision>
  <cp:lastPrinted>2021-01-12T10:24:00Z</cp:lastPrinted>
  <dcterms:created xsi:type="dcterms:W3CDTF">2022-10-31T16:46:00Z</dcterms:created>
  <dcterms:modified xsi:type="dcterms:W3CDTF">2023-09-13T16:30:00Z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